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0F0E3" w14:textId="77777777" w:rsidR="00910E99" w:rsidRDefault="00000000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bidi="ar-SA"/>
        </w:rPr>
      </w:pPr>
      <w:r>
        <w:rPr>
          <w:rFonts w:cs="Calibri"/>
          <w:b/>
          <w:sz w:val="22"/>
          <w:szCs w:val="22"/>
          <w:lang w:bidi="ar-SA"/>
        </w:rPr>
        <w:t>Złącznik nr 6</w:t>
      </w:r>
    </w:p>
    <w:p w14:paraId="29F5FECC" w14:textId="77777777" w:rsidR="00910E99" w:rsidRDefault="00910E99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bidi="ar-SA"/>
        </w:rPr>
      </w:pPr>
    </w:p>
    <w:p w14:paraId="5D3C92C7" w14:textId="77777777" w:rsidR="00910E99" w:rsidRDefault="00000000">
      <w:pPr>
        <w:autoSpaceDE w:val="0"/>
        <w:spacing w:before="0" w:after="0" w:line="240" w:lineRule="auto"/>
        <w:jc w:val="center"/>
        <w:rPr>
          <w:rFonts w:cs="Calibri"/>
          <w:b/>
          <w:sz w:val="22"/>
          <w:szCs w:val="22"/>
          <w:lang w:bidi="ar-SA"/>
        </w:rPr>
      </w:pPr>
      <w:r>
        <w:rPr>
          <w:rFonts w:cs="Calibri"/>
          <w:b/>
          <w:sz w:val="22"/>
          <w:szCs w:val="22"/>
          <w:lang w:bidi="ar-SA"/>
        </w:rPr>
        <w:t>Wykaz usług głównych</w:t>
      </w:r>
    </w:p>
    <w:p w14:paraId="77D7BEBF" w14:textId="77777777" w:rsidR="00910E99" w:rsidRDefault="00000000">
      <w:pPr>
        <w:spacing w:line="240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</w:t>
      </w:r>
    </w:p>
    <w:p w14:paraId="2ABD9927" w14:textId="77777777" w:rsidR="00910E99" w:rsidRDefault="00000000">
      <w:pPr>
        <w:spacing w:line="240" w:lineRule="auto"/>
        <w:ind w:firstLine="360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 pieczęć wykonawcy )</w:t>
      </w:r>
    </w:p>
    <w:p w14:paraId="46A93912" w14:textId="77777777" w:rsidR="00910E99" w:rsidRDefault="00910E99">
      <w:pPr>
        <w:spacing w:line="240" w:lineRule="auto"/>
        <w:ind w:firstLine="360"/>
        <w:rPr>
          <w:rFonts w:cs="Calibri"/>
          <w:sz w:val="22"/>
          <w:szCs w:val="22"/>
        </w:rPr>
      </w:pPr>
    </w:p>
    <w:p w14:paraId="64FF4173" w14:textId="77777777" w:rsidR="00910E99" w:rsidRDefault="00000000">
      <w:pPr>
        <w:spacing w:line="240" w:lineRule="auto"/>
        <w:jc w:val="left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Ja (My), niżej podpisany (ni) </w:t>
      </w:r>
    </w:p>
    <w:p w14:paraId="2F7ED7C8" w14:textId="77777777" w:rsidR="00910E99" w:rsidRDefault="00000000">
      <w:pPr>
        <w:spacing w:line="240" w:lineRule="auto"/>
        <w:jc w:val="left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.........................................................................................  działając w imieniu </w:t>
      </w:r>
      <w:r>
        <w:rPr>
          <w:rFonts w:cs="Calibri"/>
          <w:sz w:val="22"/>
          <w:szCs w:val="22"/>
        </w:rPr>
        <w:br/>
        <w:t>i na rzecz ..........................................................................................................................</w:t>
      </w:r>
    </w:p>
    <w:p w14:paraId="3028E8ED" w14:textId="77777777" w:rsidR="00910E99" w:rsidRDefault="00000000">
      <w:pPr>
        <w:spacing w:line="240" w:lineRule="auto"/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(pełna nazwa wykonawcy)</w:t>
      </w:r>
    </w:p>
    <w:p w14:paraId="2C7C9AB3" w14:textId="77777777" w:rsidR="00910E99" w:rsidRDefault="00000000">
      <w:pPr>
        <w:spacing w:line="240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..........................................................................................................................</w:t>
      </w:r>
    </w:p>
    <w:p w14:paraId="43478D42" w14:textId="77777777" w:rsidR="00910E99" w:rsidRDefault="00000000">
      <w:pPr>
        <w:spacing w:line="240" w:lineRule="auto"/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(adres siedziby wykonawcy)</w:t>
      </w:r>
    </w:p>
    <w:p w14:paraId="2B02FAB7" w14:textId="77777777" w:rsidR="00910E99" w:rsidRDefault="00000000">
      <w:pPr>
        <w:tabs>
          <w:tab w:val="left" w:pos="3060"/>
        </w:tabs>
        <w:spacing w:before="0" w:after="0" w:line="100" w:lineRule="atLeast"/>
      </w:pPr>
      <w:r>
        <w:rPr>
          <w:rFonts w:cs="Calibri"/>
          <w:sz w:val="22"/>
          <w:szCs w:val="22"/>
        </w:rPr>
        <w:t xml:space="preserve">w odpowiedzi na zapytanie ofertowe </w:t>
      </w:r>
      <w:r>
        <w:rPr>
          <w:rFonts w:cs="Calibri"/>
          <w:sz w:val="22"/>
          <w:szCs w:val="22"/>
          <w:lang w:bidi="ar-SA"/>
        </w:rPr>
        <w:t xml:space="preserve">na usługę szkoleniowo-doradczą, polegającą na przygotowaniu, organizacji i przeprowadzeniu cyklu 16 warsztatów z wykorzystaniem metodyki Design </w:t>
      </w:r>
      <w:proofErr w:type="spellStart"/>
      <w:r>
        <w:rPr>
          <w:rFonts w:cs="Calibri"/>
          <w:sz w:val="22"/>
          <w:szCs w:val="22"/>
          <w:lang w:bidi="ar-SA"/>
        </w:rPr>
        <w:t>Thinking</w:t>
      </w:r>
      <w:proofErr w:type="spellEnd"/>
      <w:r>
        <w:rPr>
          <w:rFonts w:cs="Calibri"/>
          <w:sz w:val="22"/>
          <w:szCs w:val="22"/>
          <w:lang w:bidi="ar-SA"/>
        </w:rPr>
        <w:t xml:space="preserve"> przekazuję/my </w:t>
      </w:r>
      <w:r>
        <w:rPr>
          <w:rFonts w:cs="Calibri"/>
          <w:b/>
          <w:bCs/>
          <w:sz w:val="22"/>
          <w:szCs w:val="22"/>
        </w:rPr>
        <w:t>informacje dotyczące wykazu prac głównych, potwierdzających posiadane doświadczenie:</w:t>
      </w:r>
    </w:p>
    <w:p w14:paraId="2C58FAE0" w14:textId="77777777" w:rsidR="00910E99" w:rsidRDefault="00910E99">
      <w:pPr>
        <w:pStyle w:val="Tekstpodstawowy3"/>
        <w:jc w:val="left"/>
        <w:rPr>
          <w:rFonts w:cs="Calibri"/>
          <w:b/>
          <w:sz w:val="22"/>
          <w:szCs w:val="22"/>
        </w:rPr>
      </w:pPr>
    </w:p>
    <w:tbl>
      <w:tblPr>
        <w:tblW w:w="960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2552"/>
        <w:gridCol w:w="1701"/>
        <w:gridCol w:w="1437"/>
        <w:gridCol w:w="1646"/>
        <w:gridCol w:w="1595"/>
      </w:tblGrid>
      <w:tr w:rsidR="00910E99" w14:paraId="0BB0035B" w14:textId="77777777">
        <w:tblPrEx>
          <w:tblCellMar>
            <w:top w:w="0" w:type="dxa"/>
            <w:bottom w:w="0" w:type="dxa"/>
          </w:tblCellMar>
        </w:tblPrEx>
        <w:trPr>
          <w:trHeight w:hRule="exact" w:val="2440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D2649" w14:textId="77777777" w:rsidR="00910E99" w:rsidRDefault="00000000">
            <w:pPr>
              <w:jc w:val="left"/>
            </w:pPr>
            <w:r>
              <w:rPr>
                <w:rFonts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D2A039" w14:textId="77777777" w:rsidR="00910E99" w:rsidRDefault="00000000">
            <w:pPr>
              <w:jc w:val="center"/>
            </w:pPr>
            <w:r>
              <w:rPr>
                <w:rFonts w:cs="Calibri"/>
                <w:b/>
                <w:bCs/>
                <w:sz w:val="22"/>
                <w:szCs w:val="22"/>
              </w:rPr>
              <w:t>Nazwa zrealizowanego zamówienia wraz z opisem (rodzajem) wykonanej pracy 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9A584" w14:textId="77777777" w:rsidR="00910E99" w:rsidRDefault="00000000">
            <w:pPr>
              <w:jc w:val="center"/>
            </w:pPr>
            <w:r>
              <w:rPr>
                <w:rFonts w:cs="Calibri"/>
                <w:b/>
                <w:bCs/>
                <w:sz w:val="22"/>
                <w:szCs w:val="22"/>
              </w:rPr>
              <w:t>Podmiot zlecający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F87A0" w14:textId="77777777" w:rsidR="00910E99" w:rsidRDefault="00000000">
            <w:pPr>
              <w:jc w:val="center"/>
            </w:pPr>
            <w:r>
              <w:rPr>
                <w:rFonts w:cs="Calibri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72FAB1" w14:textId="77777777" w:rsidR="00910E99" w:rsidRDefault="00000000">
            <w:pPr>
              <w:jc w:val="center"/>
            </w:pPr>
            <w:r>
              <w:rPr>
                <w:rFonts w:cs="Calibri"/>
                <w:b/>
                <w:bCs/>
                <w:sz w:val="22"/>
                <w:szCs w:val="22"/>
              </w:rPr>
              <w:t>Wartość wykonanych prac brutto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080B8D" w14:textId="77777777" w:rsidR="00910E99" w:rsidRDefault="00000000">
            <w:pPr>
              <w:jc w:val="center"/>
            </w:pPr>
            <w:r>
              <w:rPr>
                <w:rFonts w:cs="Calibri"/>
                <w:b/>
                <w:bCs/>
                <w:sz w:val="22"/>
                <w:szCs w:val="22"/>
              </w:rPr>
              <w:t>Wartość wykonanych prac netto</w:t>
            </w:r>
          </w:p>
        </w:tc>
      </w:tr>
      <w:tr w:rsidR="00910E99" w14:paraId="760885BA" w14:textId="77777777">
        <w:tblPrEx>
          <w:tblCellMar>
            <w:top w:w="0" w:type="dxa"/>
            <w:bottom w:w="0" w:type="dxa"/>
          </w:tblCellMar>
        </w:tblPrEx>
        <w:trPr>
          <w:trHeight w:hRule="exact" w:val="776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D7985" w14:textId="77777777" w:rsidR="00910E99" w:rsidRDefault="00000000">
            <w:pPr>
              <w:jc w:val="center"/>
            </w:pPr>
            <w:r>
              <w:rPr>
                <w:rFonts w:cs="Calibri"/>
                <w:sz w:val="22"/>
                <w:szCs w:val="22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BDDC0" w14:textId="77777777" w:rsidR="00910E99" w:rsidRDefault="00910E99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66E118" w14:textId="77777777" w:rsidR="00910E99" w:rsidRDefault="00910E99">
            <w:pPr>
              <w:rPr>
                <w:rFonts w:cs="Calibri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64775" w14:textId="77777777" w:rsidR="00910E99" w:rsidRDefault="00910E99">
            <w:pPr>
              <w:rPr>
                <w:rFonts w:cs="Calibri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04984" w14:textId="77777777" w:rsidR="00910E99" w:rsidRDefault="00910E99">
            <w:pPr>
              <w:rPr>
                <w:rFonts w:cs="Calibri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12A16" w14:textId="77777777" w:rsidR="00910E99" w:rsidRDefault="00910E99">
            <w:pPr>
              <w:rPr>
                <w:rFonts w:cs="Calibri"/>
                <w:szCs w:val="22"/>
              </w:rPr>
            </w:pPr>
          </w:p>
        </w:tc>
      </w:tr>
      <w:tr w:rsidR="00910E99" w14:paraId="6E05F3D8" w14:textId="77777777">
        <w:tblPrEx>
          <w:tblCellMar>
            <w:top w:w="0" w:type="dxa"/>
            <w:bottom w:w="0" w:type="dxa"/>
          </w:tblCellMar>
        </w:tblPrEx>
        <w:trPr>
          <w:trHeight w:hRule="exact" w:val="843"/>
          <w:jc w:val="center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F1473" w14:textId="77777777" w:rsidR="00910E99" w:rsidRDefault="00000000">
            <w:pPr>
              <w:jc w:val="center"/>
            </w:pPr>
            <w:r>
              <w:rPr>
                <w:rFonts w:cs="Calibri"/>
                <w:sz w:val="22"/>
                <w:szCs w:val="22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05E90" w14:textId="77777777" w:rsidR="00910E99" w:rsidRDefault="00910E99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88B88" w14:textId="77777777" w:rsidR="00910E99" w:rsidRDefault="00910E99">
            <w:pPr>
              <w:rPr>
                <w:rFonts w:cs="Calibri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DDCB5" w14:textId="77777777" w:rsidR="00910E99" w:rsidRDefault="00910E99">
            <w:pPr>
              <w:rPr>
                <w:rFonts w:cs="Calibri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91911" w14:textId="77777777" w:rsidR="00910E99" w:rsidRDefault="00910E99">
            <w:pPr>
              <w:rPr>
                <w:rFonts w:cs="Calibri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39132" w14:textId="77777777" w:rsidR="00910E99" w:rsidRDefault="00910E99">
            <w:pPr>
              <w:rPr>
                <w:rFonts w:cs="Calibri"/>
                <w:szCs w:val="22"/>
              </w:rPr>
            </w:pPr>
          </w:p>
        </w:tc>
      </w:tr>
    </w:tbl>
    <w:p w14:paraId="756886A6" w14:textId="77777777" w:rsidR="00910E99" w:rsidRDefault="00000000">
      <w:pPr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Niniejsze oświadczenie potwierdza ww. okoliczności na dzień składania ofert.</w:t>
      </w:r>
    </w:p>
    <w:p w14:paraId="46027EC6" w14:textId="77777777" w:rsidR="00910E99" w:rsidRDefault="00000000">
      <w:pPr>
        <w:tabs>
          <w:tab w:val="left" w:pos="0"/>
        </w:tabs>
        <w:jc w:val="right"/>
      </w:pPr>
      <w:r>
        <w:rPr>
          <w:rFonts w:cs="Calibri"/>
          <w:sz w:val="22"/>
          <w:szCs w:val="22"/>
        </w:rPr>
        <w:t>.............................., dn. ...............................</w:t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  <w:t>.....................................................................</w:t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  <w:t xml:space="preserve">podpis(y) osoby/osób uprawnionych do reprezentacji wykonawcy, </w:t>
      </w:r>
      <w:r>
        <w:rPr>
          <w:rFonts w:cs="Calibri"/>
          <w:sz w:val="22"/>
          <w:szCs w:val="22"/>
        </w:rPr>
        <w:br/>
        <w:t>w przypadku oferty wspólnej- podpis pełnomocnika wykonawców)</w:t>
      </w:r>
    </w:p>
    <w:sectPr w:rsidR="00910E9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B08E8" w14:textId="77777777" w:rsidR="00BC7913" w:rsidRDefault="00BC7913">
      <w:pPr>
        <w:spacing w:before="0" w:after="0" w:line="240" w:lineRule="auto"/>
      </w:pPr>
      <w:r>
        <w:separator/>
      </w:r>
    </w:p>
  </w:endnote>
  <w:endnote w:type="continuationSeparator" w:id="0">
    <w:p w14:paraId="5F943ECC" w14:textId="77777777" w:rsidR="00BC7913" w:rsidRDefault="00BC791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7D958" w14:textId="77777777" w:rsidR="00000000" w:rsidRDefault="00000000">
    <w:pPr>
      <w:pStyle w:val="Stopka"/>
    </w:pPr>
    <w:r>
      <w:rPr>
        <w:noProof/>
        <w:lang w:eastAsia="pl-PL" w:bidi="ar-SA"/>
      </w:rPr>
      <w:drawing>
        <wp:inline distT="0" distB="0" distL="0" distR="0" wp14:anchorId="0E93D239" wp14:editId="57F47FDD">
          <wp:extent cx="5748659" cy="421638"/>
          <wp:effectExtent l="0" t="0" r="4441" b="0"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ACCF3" w14:textId="77777777" w:rsidR="00BC7913" w:rsidRDefault="00BC7913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9110714" w14:textId="77777777" w:rsidR="00BC7913" w:rsidRDefault="00BC791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E7328" w14:textId="77777777" w:rsidR="00000000" w:rsidRDefault="00000000">
    <w:pPr>
      <w:pStyle w:val="Nagwek"/>
    </w:pPr>
    <w:r>
      <w:rPr>
        <w:noProof/>
        <w:lang w:eastAsia="pl-PL" w:bidi="ar-SA"/>
      </w:rPr>
      <w:drawing>
        <wp:inline distT="0" distB="0" distL="0" distR="0" wp14:anchorId="4A6136EA" wp14:editId="0E848FF8">
          <wp:extent cx="1391287" cy="321311"/>
          <wp:effectExtent l="0" t="0" r="0" b="2539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31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78496D3" w14:textId="77777777" w:rsidR="00000000" w:rsidRDefault="00000000">
    <w:pPr>
      <w:pStyle w:val="Nagwek"/>
    </w:pPr>
  </w:p>
  <w:p w14:paraId="349B1FED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10E99"/>
    <w:rsid w:val="00910E99"/>
    <w:rsid w:val="00BC7913"/>
    <w:rsid w:val="00F04200"/>
    <w:rsid w:val="00FD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742EA"/>
  <w15:docId w15:val="{92D10F13-BF9D-4BDD-99F6-A3AE7DFC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200" w:after="200" w:line="276" w:lineRule="auto"/>
      <w:jc w:val="both"/>
    </w:pPr>
    <w:rPr>
      <w:rFonts w:eastAsia="MS Mincho"/>
      <w:sz w:val="24"/>
      <w:szCs w:val="2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asnasiatkaakcent3Znak">
    <w:name w:val="Jasna siatka — akcent 3 Znak"/>
    <w:rPr>
      <w:sz w:val="24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rPr>
      <w:rFonts w:ascii="Calibri" w:eastAsia="MS Mincho" w:hAnsi="Calibri" w:cs="Times New Roman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rFonts w:eastAsia="MS Mincho"/>
      <w:sz w:val="24"/>
      <w:szCs w:val="20"/>
      <w:lang w:bidi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rFonts w:eastAsia="MS Mincho"/>
      <w:sz w:val="24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Pawlak</dc:creator>
  <dc:description/>
  <cp:lastModifiedBy>Zbigniew Kubik</cp:lastModifiedBy>
  <cp:revision>2</cp:revision>
  <dcterms:created xsi:type="dcterms:W3CDTF">2026-04-09T06:08:00Z</dcterms:created>
  <dcterms:modified xsi:type="dcterms:W3CDTF">2026-04-09T06:08:00Z</dcterms:modified>
</cp:coreProperties>
</file>